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母公司控股关系证明材料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240" w:lineRule="auto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提交“国家企业信用信息公示系统”查询截图（需体现子公司名称、股东及出资信息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</w:p>
    <w:p>
      <w:pPr>
        <w:spacing w:line="240" w:lineRule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610860" cy="6272530"/>
            <wp:effectExtent l="0" t="0" r="8890" b="13970"/>
            <wp:docPr id="2" name="图片 2" descr="微信图片_2025-10-27_172212_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5-10-27_172212_3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627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70F5CE4"/>
    <w:rsid w:val="79FE5C78"/>
    <w:rsid w:val="7C5F4108"/>
    <w:rsid w:val="7EF6329A"/>
    <w:rsid w:val="7F1FCCAB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AFE73EC1"/>
    <w:rsid w:val="BEEFCB4B"/>
    <w:rsid w:val="BFE6F841"/>
    <w:rsid w:val="CF6FC74E"/>
    <w:rsid w:val="D5DE8897"/>
    <w:rsid w:val="E7FE3684"/>
    <w:rsid w:val="EFFF70E4"/>
    <w:rsid w:val="F7A2E87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:creator>huawei</dc:creator>
  <cp:lastModifiedBy>软件信息科（数字产业科）</cp:lastModifiedBy>
  <dcterms:modified xsi:type="dcterms:W3CDTF">2025-10-27T17:24:29Z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