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企业实力情况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14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35"/>
        <w:gridCol w:w="2835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游戏名称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是否拥有游戏版号或有面向海外发行</w:t>
            </w:r>
          </w:p>
        </w:tc>
        <w:tc>
          <w:tcPr>
            <w:tcW w:w="2266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游戏生命周期是否超过3个月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  <w:t>例1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  <w:t>XXXX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226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6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一、企业实力证明材料要求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需提供以下两项证明材料，每项各提交一份：</w:t>
      </w:r>
      <w:bookmarkStart w:id="0" w:name="_GoBack"/>
      <w:bookmarkEnd w:id="0"/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1.游戏版号获得或面向海外发行情况。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2.游戏生命周期证明材料。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>
      <w:p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二、证明材料实例</w:t>
      </w:r>
    </w:p>
    <w:p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（一）游戏生命周期超3个月证明材料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后台导出超3个月证明材料，不限于营收、流水、注册量等数据。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4494530" cy="2476500"/>
            <wp:effectExtent l="0" t="0" r="1270" b="0"/>
            <wp:docPr id="4" name="图片 4" descr="微信图片_2025-10-27_163231_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5-10-27_163231_7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453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（二）游戏版号获得情况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1.网络游戏出版物号（ISBN）核发单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2396490" cy="3136900"/>
            <wp:effectExtent l="0" t="0" r="3810" b="6350"/>
            <wp:docPr id="3" name="图片 3" descr="微信图片_2025-10-27_114609_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5-10-27_114609_39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6490" cy="31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2.若ISBN文件出版单位或运营单位非本公司，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须额外提供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逐级《运营授权书》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3569335" cy="3646805"/>
            <wp:effectExtent l="0" t="0" r="12065" b="10795"/>
            <wp:docPr id="7" name="图片 7" descr="微信图片_2025-10-27_165309_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5-10-27_165309_1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9335" cy="364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（三）海外发行情况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提交含公司名称、游戏名称上架截图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4752975" cy="2927985"/>
            <wp:effectExtent l="0" t="0" r="9525" b="5715"/>
            <wp:docPr id="6" name="图片 6" descr="23430a41f4a478ae24a6335461259b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3430a41f4a478ae24a6335461259b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92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8FEFF99"/>
    <w:rsid w:val="3AE174A3"/>
    <w:rsid w:val="43446334"/>
    <w:rsid w:val="44A84E71"/>
    <w:rsid w:val="477DCE1E"/>
    <w:rsid w:val="56F7E708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9FE5C78"/>
    <w:rsid w:val="7C5F4108"/>
    <w:rsid w:val="7EF6329A"/>
    <w:rsid w:val="7F79C282"/>
    <w:rsid w:val="7F7B6CAE"/>
    <w:rsid w:val="7FBF6DD0"/>
    <w:rsid w:val="7FCD17FE"/>
    <w:rsid w:val="7FD7E9A0"/>
    <w:rsid w:val="7FDD72C5"/>
    <w:rsid w:val="7FE9FBB2"/>
    <w:rsid w:val="8FFFA67E"/>
    <w:rsid w:val="A97F623E"/>
    <w:rsid w:val="AFBF8780"/>
    <w:rsid w:val="BEEFCB4B"/>
    <w:rsid w:val="BFE6F841"/>
    <w:rsid w:val="D5DE8897"/>
    <w:rsid w:val="E7FE3684"/>
    <w:rsid w:val="ED7E6855"/>
    <w:rsid w:val="EFFF70E4"/>
    <w:rsid w:val="F3BD6933"/>
    <w:rsid w:val="F7A2E876"/>
    <w:rsid w:val="F7EEC240"/>
    <w:rsid w:val="FBF75102"/>
    <w:rsid w:val="FDDC5620"/>
    <w:rsid w:val="FDEA700A"/>
    <w:rsid w:val="FFBFCE42"/>
    <w:rsid w:val="FFFD3A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2018-05-29T01:24:00Z</dcterms:created>
  <dc:creator>huawei</dc:creator>
  <cp:lastModifiedBy>软件信息科（数字产业科）</cp:lastModifiedBy>
  <dcterms:modified xsi:type="dcterms:W3CDTF">2025-10-27T16:54:41Z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