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未来规划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需提交以下内容：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研发产品情况预估或营销推广策略及渠道商情况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年度研发、发行运营资金投入计划</w:t>
      </w: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3.预估今年及明年营收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6EE52"/>
    <w:rsid w:val="AFBF8780"/>
    <w:rsid w:val="BEEFCB4B"/>
    <w:rsid w:val="BF5E5908"/>
    <w:rsid w:val="BFE35EB4"/>
    <w:rsid w:val="BFE6F841"/>
    <w:rsid w:val="D5DE8897"/>
    <w:rsid w:val="E7FE3684"/>
    <w:rsid w:val="EFFF70E4"/>
    <w:rsid w:val="F7A2E87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2018-05-29T01:24:00Z</dcterms:created>
  <dc:creator>huawei</dc:creator>
  <cp:lastModifiedBy>软件信息科（数字产业科）</cp:lastModifiedBy>
  <dcterms:modified xsi:type="dcterms:W3CDTF">2025-10-27T17:01:18Z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